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A886" w14:textId="77777777" w:rsidR="00990B2A" w:rsidRPr="00742F1B" w:rsidRDefault="00990B2A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14:paraId="01E3E451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1EBA9D6B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7835C8DE" w14:textId="01838B87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A7278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</w:t>
      </w:r>
      <w:r w:rsidR="00A7278C">
        <w:rPr>
          <w:rFonts w:ascii="Frutiger Next for EVN Light" w:eastAsia="SimSun" w:hAnsi="Frutiger Next for EVN Light"/>
          <w:b/>
          <w:kern w:val="2"/>
          <w:sz w:val="20"/>
          <w:szCs w:val="20"/>
          <w:lang w:eastAsia="hi-IN" w:bidi="hi-IN"/>
        </w:rPr>
        <w:t>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Доставка на композитни модулни стълбове за въздушни електропроводи средно напрежение - Обособена позиция №1: </w:t>
      </w:r>
      <w:r w:rsidR="005D17C7" w:rsidRPr="005D17C7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Двукомпонентни композитни модулни стълбове за ВЕЛ  </w:t>
      </w:r>
      <w:proofErr w:type="spellStart"/>
      <w:r w:rsidR="005D17C7" w:rsidRPr="005D17C7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5D17C7" w:rsidRPr="005D17C7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13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>при следните технически условия:</w:t>
      </w:r>
    </w:p>
    <w:p w14:paraId="7C08B8D6" w14:textId="20BBD14B" w:rsidR="00E44B3D" w:rsidRDefault="00E44B3D" w:rsidP="00E44B3D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  <w:r w:rsidRPr="001279A0">
        <w:rPr>
          <w:rFonts w:ascii="Frutiger Next for EVN Light" w:hAnsi="Frutiger Next for EVN Light"/>
          <w:color w:val="C00000"/>
          <w:kern w:val="1"/>
          <w:sz w:val="20"/>
          <w:szCs w:val="20"/>
          <w:lang w:eastAsia="hi-IN" w:bidi="hi-IN"/>
        </w:rPr>
        <w:t xml:space="preserve"> </w:t>
      </w:r>
    </w:p>
    <w:p w14:paraId="75A7E260" w14:textId="49236AE8" w:rsidR="00E44B3D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3211E3">
        <w:rPr>
          <w:rFonts w:ascii="Frutiger Next for EVN Light" w:hAnsi="Frutiger Next for EVN Light"/>
          <w:sz w:val="20"/>
          <w:szCs w:val="20"/>
          <w:lang w:eastAsia="de-AT"/>
        </w:rPr>
        <w:t>Срокът на изпълнение на доставката е до 45 (четиридесет и пет) дни</w:t>
      </w:r>
      <w:r w:rsidRPr="00B27EDF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 </w:t>
      </w:r>
      <w:r w:rsidRPr="00B27EDF">
        <w:rPr>
          <w:rFonts w:ascii="Frutiger Next for EVN Light" w:hAnsi="Frutiger Next for EVN Light"/>
          <w:sz w:val="20"/>
          <w:szCs w:val="20"/>
          <w:lang w:eastAsia="de-AT"/>
        </w:rPr>
        <w:t>и започва да тече от датата на сключване на договора.</w:t>
      </w:r>
    </w:p>
    <w:p w14:paraId="44A467CC" w14:textId="33106BE3" w:rsidR="00E44B3D" w:rsidRPr="001279A0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color w:val="C00000"/>
          <w:sz w:val="20"/>
          <w:szCs w:val="20"/>
          <w:lang w:eastAsia="de-AT"/>
        </w:rPr>
      </w:pPr>
      <w:r>
        <w:rPr>
          <w:rFonts w:ascii="Frutiger Next for EVN Light" w:hAnsi="Frutiger Next for EVN Light"/>
          <w:sz w:val="20"/>
          <w:szCs w:val="20"/>
          <w:lang w:eastAsia="de-AT"/>
        </w:rPr>
        <w:t>Гаранционен срок: 36 (тридесет и шест) месеца, считано от датата на приемане на доставката.</w:t>
      </w:r>
      <w:r>
        <w:rPr>
          <w:rFonts w:ascii="Frutiger Next for EVN Light" w:hAnsi="Frutiger Next for EVN Light"/>
          <w:sz w:val="20"/>
          <w:szCs w:val="20"/>
          <w:lang w:val="en-US" w:eastAsia="de-AT"/>
        </w:rPr>
        <w:t xml:space="preserve"> </w:t>
      </w:r>
    </w:p>
    <w:p w14:paraId="722EDEBD" w14:textId="7875535B" w:rsidR="00E44B3D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Предлагаме следния продукт, който отговаря на всички изисквания, поставени от възложителя в техническите спецификации:</w:t>
      </w:r>
      <w:r w:rsidRPr="00A73AD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</w:p>
    <w:p w14:paraId="0B23EC81" w14:textId="3A7A4187" w:rsidR="00E44B3D" w:rsidRPr="00E44B3D" w:rsidRDefault="00E44B3D" w:rsidP="00E44B3D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Производител/ търговска марка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</w:p>
    <w:p w14:paraId="7C34BD71" w14:textId="2F67C195" w:rsidR="00E44B3D" w:rsidRPr="003211E3" w:rsidRDefault="00E44B3D" w:rsidP="00E44B3D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Адрес на производствената база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</w:p>
    <w:p w14:paraId="0E549B2E" w14:textId="5C710C8E" w:rsidR="00E44B3D" w:rsidRPr="003211E3" w:rsidRDefault="00E44B3D" w:rsidP="00E44B3D">
      <w:pPr>
        <w:spacing w:after="0"/>
        <w:ind w:firstLine="0"/>
        <w:rPr>
          <w:rFonts w:ascii="Frutiger Next for EVN Light" w:hAnsi="Frutiger Next for EVN Light"/>
          <w:sz w:val="20"/>
          <w:szCs w:val="20"/>
          <w:lang w:eastAsia="cs-CZ"/>
        </w:rPr>
      </w:pPr>
      <w:r w:rsidRPr="003211E3">
        <w:rPr>
          <w:rFonts w:ascii="Frutiger Next for EVN Light" w:hAnsi="Frutiger Next for EVN Light"/>
          <w:sz w:val="20"/>
          <w:szCs w:val="20"/>
          <w:lang w:eastAsia="cs-CZ"/>
        </w:rPr>
        <w:t>Продуктът отговаря на всички изисквания и технически параметри, заложени в техническите спецификации, за което прилагаме следните документи</w:t>
      </w:r>
      <w:r>
        <w:rPr>
          <w:rFonts w:ascii="Frutiger Next for EVN Light" w:hAnsi="Frutiger Next for EVN Light"/>
          <w:sz w:val="20"/>
          <w:szCs w:val="20"/>
          <w:lang w:eastAsia="cs-CZ"/>
        </w:rPr>
        <w:t>:</w:t>
      </w:r>
      <w:r w:rsidRPr="003211E3">
        <w:rPr>
          <w:rStyle w:val="FootnoteReference"/>
          <w:rFonts w:ascii="Frutiger Next for EVN Light" w:hAnsi="Frutiger Next for EVN Light"/>
          <w:kern w:val="1"/>
          <w:sz w:val="28"/>
          <w:szCs w:val="20"/>
          <w:lang w:eastAsia="hi-IN" w:bidi="hi-IN"/>
        </w:rPr>
        <w:t xml:space="preserve"> </w:t>
      </w:r>
      <w:r w:rsidRPr="003211E3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2"/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804"/>
        <w:gridCol w:w="2126"/>
      </w:tblGrid>
      <w:tr w:rsidR="00E44B3D" w:rsidRPr="00CA2197" w14:paraId="53808545" w14:textId="77777777" w:rsidTr="003829BA">
        <w:trPr>
          <w:cantSplit/>
          <w:trHeight w:val="284"/>
          <w:tblHeader/>
        </w:trPr>
        <w:tc>
          <w:tcPr>
            <w:tcW w:w="709" w:type="dxa"/>
          </w:tcPr>
          <w:p w14:paraId="5ED1E264" w14:textId="77777777" w:rsidR="00E44B3D" w:rsidRPr="00CA2197" w:rsidRDefault="00E44B3D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№</w:t>
            </w:r>
          </w:p>
          <w:p w14:paraId="34E6F663" w14:textId="77777777" w:rsidR="00E44B3D" w:rsidRPr="00CA2197" w:rsidRDefault="00E44B3D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</w:p>
        </w:tc>
        <w:tc>
          <w:tcPr>
            <w:tcW w:w="6804" w:type="dxa"/>
            <w:vAlign w:val="center"/>
          </w:tcPr>
          <w:p w14:paraId="1B870890" w14:textId="0B4174A8" w:rsidR="00E44B3D" w:rsidRPr="00057162" w:rsidRDefault="00E44B3D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Изискуем д</w:t>
            </w: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окумент</w:t>
            </w:r>
          </w:p>
        </w:tc>
        <w:tc>
          <w:tcPr>
            <w:tcW w:w="2126" w:type="dxa"/>
          </w:tcPr>
          <w:p w14:paraId="26603290" w14:textId="2F663EF4" w:rsidR="00E44B3D" w:rsidRPr="00057162" w:rsidRDefault="00E44B3D" w:rsidP="00E44B3D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Приложен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  <w:t xml:space="preserve"> 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документ</w:t>
            </w:r>
          </w:p>
        </w:tc>
      </w:tr>
      <w:tr w:rsidR="00E44B3D" w:rsidRPr="00CA2197" w14:paraId="4394368D" w14:textId="77777777" w:rsidTr="00E44B3D">
        <w:trPr>
          <w:cantSplit/>
          <w:trHeight w:val="284"/>
        </w:trPr>
        <w:tc>
          <w:tcPr>
            <w:tcW w:w="709" w:type="dxa"/>
          </w:tcPr>
          <w:p w14:paraId="0485826F" w14:textId="77777777" w:rsidR="00E44B3D" w:rsidRPr="00CA2197" w:rsidRDefault="00E44B3D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highlight w:val="cyan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804" w:type="dxa"/>
          </w:tcPr>
          <w:p w14:paraId="10E9920D" w14:textId="5BFF6387" w:rsidR="00E44B3D" w:rsidRPr="00057162" w:rsidRDefault="00E44B3D" w:rsidP="00E44B3D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62B3F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Точно обозначение на типа, производителя и страната на производство (произход), като се прилага последно издание на каталога на производителя</w:t>
            </w:r>
          </w:p>
        </w:tc>
        <w:tc>
          <w:tcPr>
            <w:tcW w:w="2126" w:type="dxa"/>
            <w:vAlign w:val="center"/>
          </w:tcPr>
          <w:p w14:paraId="6B94B943" w14:textId="368941E2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C55A4A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</w:p>
        </w:tc>
      </w:tr>
      <w:tr w:rsidR="00E44B3D" w:rsidRPr="00CA2197" w14:paraId="18B4781B" w14:textId="77777777" w:rsidTr="00E44B3D">
        <w:trPr>
          <w:cantSplit/>
          <w:trHeight w:val="284"/>
        </w:trPr>
        <w:tc>
          <w:tcPr>
            <w:tcW w:w="709" w:type="dxa"/>
          </w:tcPr>
          <w:p w14:paraId="27FD98C4" w14:textId="77777777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6804" w:type="dxa"/>
          </w:tcPr>
          <w:p w14:paraId="46DA4D00" w14:textId="1AB069DE" w:rsidR="00E44B3D" w:rsidRPr="003517D8" w:rsidRDefault="00E44B3D" w:rsidP="00E44B3D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3517D8"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 xml:space="preserve">Протоколи за </w:t>
            </w:r>
            <w:r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>заводски изпитвания за качество</w:t>
            </w:r>
          </w:p>
        </w:tc>
        <w:tc>
          <w:tcPr>
            <w:tcW w:w="2126" w:type="dxa"/>
            <w:vAlign w:val="center"/>
          </w:tcPr>
          <w:p w14:paraId="3FC8E2E0" w14:textId="7E8F158F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E44B3D" w:rsidRPr="00CA2197" w14:paraId="4FBAF806" w14:textId="77777777" w:rsidTr="00E44B3D">
        <w:trPr>
          <w:cantSplit/>
          <w:trHeight w:val="284"/>
        </w:trPr>
        <w:tc>
          <w:tcPr>
            <w:tcW w:w="709" w:type="dxa"/>
          </w:tcPr>
          <w:p w14:paraId="5E705748" w14:textId="77777777" w:rsidR="00E44B3D" w:rsidRPr="003517D8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  <w:t>3</w:t>
            </w:r>
          </w:p>
        </w:tc>
        <w:tc>
          <w:tcPr>
            <w:tcW w:w="6804" w:type="dxa"/>
          </w:tcPr>
          <w:p w14:paraId="16D15D32" w14:textId="5CE7178F" w:rsidR="00E44B3D" w:rsidRPr="00CA2197" w:rsidRDefault="00E44B3D" w:rsidP="00E44B3D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FB182E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 xml:space="preserve">Списък на всички стандарти и норми, използвани за изработване и изпитване </w:t>
            </w:r>
            <w:r w:rsidRPr="00FB182E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на</w:t>
            </w:r>
            <w:r w:rsidRPr="00FB182E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 xml:space="preserve"> изделията</w:t>
            </w:r>
          </w:p>
        </w:tc>
        <w:tc>
          <w:tcPr>
            <w:tcW w:w="2126" w:type="dxa"/>
            <w:vAlign w:val="center"/>
          </w:tcPr>
          <w:p w14:paraId="78F0FA30" w14:textId="3F08F99B" w:rsidR="00E44B3D" w:rsidRPr="008064CD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E44B3D" w:rsidRPr="00CA2197" w14:paraId="1996DD66" w14:textId="77777777" w:rsidTr="00E44B3D">
        <w:trPr>
          <w:cantSplit/>
          <w:trHeight w:val="284"/>
        </w:trPr>
        <w:tc>
          <w:tcPr>
            <w:tcW w:w="709" w:type="dxa"/>
          </w:tcPr>
          <w:p w14:paraId="52C9F04B" w14:textId="77777777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804" w:type="dxa"/>
          </w:tcPr>
          <w:p w14:paraId="28145F97" w14:textId="3426EB2D" w:rsidR="00E44B3D" w:rsidRPr="00057162" w:rsidRDefault="00E44B3D" w:rsidP="00E44B3D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ЕО декларация за съответствие</w:t>
            </w:r>
          </w:p>
        </w:tc>
        <w:tc>
          <w:tcPr>
            <w:tcW w:w="2126" w:type="dxa"/>
            <w:vAlign w:val="center"/>
          </w:tcPr>
          <w:p w14:paraId="30A3DE60" w14:textId="38C3D46F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E44B3D" w:rsidRPr="00CA2197" w14:paraId="3D7F4BFA" w14:textId="77777777" w:rsidTr="00E44B3D">
        <w:trPr>
          <w:cantSplit/>
          <w:trHeight w:val="284"/>
        </w:trPr>
        <w:tc>
          <w:tcPr>
            <w:tcW w:w="709" w:type="dxa"/>
          </w:tcPr>
          <w:p w14:paraId="4BB84156" w14:textId="77777777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804" w:type="dxa"/>
          </w:tcPr>
          <w:p w14:paraId="76AF4B51" w14:textId="728C36D7" w:rsidR="00E44B3D" w:rsidRPr="00FB182E" w:rsidRDefault="00E44B3D" w:rsidP="00E44B3D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Инструкция за съхранение, транспортиране и монтиране</w:t>
            </w:r>
          </w:p>
        </w:tc>
        <w:tc>
          <w:tcPr>
            <w:tcW w:w="2126" w:type="dxa"/>
            <w:vAlign w:val="center"/>
          </w:tcPr>
          <w:p w14:paraId="3DE962C7" w14:textId="22A828C6" w:rsidR="00E44B3D" w:rsidRPr="00CA2197" w:rsidRDefault="00E44B3D" w:rsidP="00E44B3D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821"/>
        <w:gridCol w:w="3368"/>
        <w:gridCol w:w="3962"/>
      </w:tblGrid>
      <w:tr w:rsidR="003211E3" w:rsidRPr="007D1682" w14:paraId="3A9090D5" w14:textId="77777777" w:rsidTr="006E04A7">
        <w:tc>
          <w:tcPr>
            <w:tcW w:w="704" w:type="dxa"/>
          </w:tcPr>
          <w:p w14:paraId="7E24F3BA" w14:textId="77777777" w:rsidR="003211E3" w:rsidRPr="007D1682" w:rsidRDefault="003211E3" w:rsidP="00E44B3D">
            <w:pPr>
              <w:spacing w:before="36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6AA71889" w14:textId="77777777" w:rsidR="003211E3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14:paraId="27652440" w14:textId="27DC733A" w:rsidR="003211E3" w:rsidRPr="001C1EC5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6E2C74FA" w14:textId="5D4E2C23" w:rsidR="003211E3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539D5866" w14:textId="77777777" w:rsidR="006927D9" w:rsidRPr="00492BD2" w:rsidRDefault="006927D9" w:rsidP="003211E3">
      <w:pPr>
        <w:ind w:firstLine="0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803D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5ACC" w14:textId="77777777" w:rsidR="00EA0621" w:rsidRDefault="00EA0621" w:rsidP="00B6125F">
      <w:r>
        <w:separator/>
      </w:r>
    </w:p>
  </w:endnote>
  <w:endnote w:type="continuationSeparator" w:id="0">
    <w:p w14:paraId="0DFC7C7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7CC6F0AF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F0C9" w14:textId="77777777" w:rsidR="00764CCF" w:rsidRDefault="00764CCF" w:rsidP="00B6125F">
    <w:pPr>
      <w:pStyle w:val="Footer"/>
    </w:pPr>
  </w:p>
  <w:p w14:paraId="77BF19B8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873C2" w14:textId="77777777" w:rsidR="00EA0621" w:rsidRDefault="00EA0621" w:rsidP="00B6125F">
      <w:r>
        <w:separator/>
      </w:r>
    </w:p>
  </w:footnote>
  <w:footnote w:type="continuationSeparator" w:id="0">
    <w:p w14:paraId="2CB780B3" w14:textId="77777777" w:rsidR="00EA0621" w:rsidRDefault="00EA0621" w:rsidP="00B6125F">
      <w:r>
        <w:continuationSeparator/>
      </w:r>
    </w:p>
  </w:footnote>
  <w:footnote w:id="1">
    <w:p w14:paraId="57928DEF" w14:textId="3A51B351" w:rsidR="00E44B3D" w:rsidRPr="00FB182E" w:rsidRDefault="00E44B3D" w:rsidP="00E44B3D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всички изискуеми от възложителя данни за продукта (производител/ търговска марка и адрес на производствена база).</w:t>
      </w:r>
    </w:p>
  </w:footnote>
  <w:footnote w:id="2">
    <w:p w14:paraId="2C5BFB0B" w14:textId="2915CDD1" w:rsidR="00E44B3D" w:rsidRPr="00FB182E" w:rsidRDefault="00E44B3D" w:rsidP="00E44B3D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Прилагат се съответните документи и/или се посочва изискуемата информация като се описват в таблицата.</w:t>
      </w:r>
      <w:r w:rsidRPr="00803D89">
        <w:t xml:space="preserve"> </w:t>
      </w:r>
      <w:r w:rsidRPr="00803D89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За изпълнение на изискванията на възложителя ще се счита единствено предложен артикул, с характеристики и технически параметри, попадащи в обхвата на изискуемите или с по-добри от тези характеристики, за които са определени минимални технически параметри.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8CF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7F19F03" wp14:editId="3B6E1DA4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0C6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A73F778" wp14:editId="1DE976BC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11E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0471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17C7"/>
    <w:rsid w:val="005F6FC5"/>
    <w:rsid w:val="0060655B"/>
    <w:rsid w:val="006155A3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3C76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3D89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278C"/>
    <w:rsid w:val="00A73ADC"/>
    <w:rsid w:val="00A73C24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7EDF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65072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63C7D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B3D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6E196ABA"/>
  <w15:docId w15:val="{C446C2F0-DF48-4E5F-BE69-2851F7D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65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7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6CF9A-8F46-4DC6-80D4-90903934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24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12</cp:revision>
  <cp:lastPrinted>2018-06-11T10:54:00Z</cp:lastPrinted>
  <dcterms:created xsi:type="dcterms:W3CDTF">2019-10-14T12:54:00Z</dcterms:created>
  <dcterms:modified xsi:type="dcterms:W3CDTF">2019-10-16T08:46:00Z</dcterms:modified>
</cp:coreProperties>
</file>