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742F1B" w:rsidRDefault="006927D9" w:rsidP="00102C97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Pr="00D35C4F" w:rsidRDefault="007D1682" w:rsidP="00102C97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:rsidR="007D1682" w:rsidRPr="00742F1B" w:rsidRDefault="007D1682" w:rsidP="00102C97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 w:rsidR="00102C97"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:rsidR="007D1682" w:rsidRPr="00742F1B" w:rsidRDefault="007D1682" w:rsidP="00265AB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742F1B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</w:t>
      </w:r>
      <w:r w:rsidR="002640B9" w:rsidRPr="002640B9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413-EP-19-CK-Д-З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, с предмет: „</w:t>
      </w:r>
      <w:r w:rsidR="002640B9" w:rsidRPr="002640B9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Предпечатна подготовка, печат и доставка на печатни материали за нуждите на дружества от групата EVN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“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42F1B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І. </w:t>
      </w:r>
      <w:r w:rsidR="007D1682"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AE2F7D" w:rsidRPr="00742F1B" w:rsidRDefault="00AE2F7D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1. Общи условия:</w:t>
      </w:r>
      <w:r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</w:p>
    <w:p w:rsidR="002E0E1C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AE2F7D" w:rsidRDefault="00E91BD8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>
        <w:rPr>
          <w:rFonts w:ascii="Frutiger Next for EVN Light" w:hAnsi="Frutiger Next for EVN Light"/>
          <w:b/>
          <w:sz w:val="20"/>
          <w:szCs w:val="20"/>
          <w:lang w:eastAsia="de-AT"/>
        </w:rPr>
        <w:t>2. Условия за изпълнение</w:t>
      </w:r>
      <w:r w:rsidR="00AE2F7D"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:</w:t>
      </w:r>
    </w:p>
    <w:p w:rsidR="00DB080F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DB080F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Изработката на печатните материали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се извършва</w:t>
      </w:r>
      <w:r w:rsidRPr="00DB080F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в съответствие със съвременните стандарти и добри практики, качествено, без дефекти от технически или друг характер, като например: размазано мастило, деформирани материали, замърсени повърхности от пренасяне или опаковане, неправилно изрязани, сгънати или зашити елементи.</w:t>
      </w:r>
    </w:p>
    <w:p w:rsidR="006D359D" w:rsidRDefault="006D359D" w:rsidP="006D359D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6D359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Авторските права върху отпечатаните материали остават собственост на възложителя, въпреки извършените допълнителни преработки на първоначално подадената от възложителя информация.</w:t>
      </w:r>
    </w:p>
    <w:p w:rsidR="006D359D" w:rsidRDefault="006D359D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осигурим </w:t>
      </w:r>
      <w:r w:rsidRPr="006D359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лице за контакт, чрез което да се осъществяват всички запитвания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, заявки и рекламации, </w:t>
      </w:r>
      <w:r w:rsidRPr="006D359D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и което да следи качеството на предоставяните услуги.</w:t>
      </w:r>
    </w:p>
    <w:p w:rsidR="00DB080F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осигурим софтуер за предпечатна подготовка в съответствие с изискванията на техническите спецификации и през целия срок на изпълнение на договора.</w:t>
      </w:r>
    </w:p>
    <w:p w:rsidR="00DB080F" w:rsidRDefault="00DB080F" w:rsidP="00DB080F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осигурим квалифициран </w:t>
      </w:r>
      <w:r w:rsidRPr="00DB080F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персонал за качествено изпълнение на услугите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в съответствие с техническите спецификации и през целия срок на изпълнение на договора.</w:t>
      </w:r>
    </w:p>
    <w:p w:rsidR="00AE2F7D" w:rsidRDefault="002640B9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2640B9">
        <w:rPr>
          <w:rFonts w:ascii="Frutiger Next for EVN Light" w:hAnsi="Frutiger Next for EVN Light"/>
          <w:sz w:val="20"/>
          <w:szCs w:val="20"/>
          <w:lang w:eastAsia="de-AT"/>
        </w:rPr>
        <w:t>Срокът за изпълнение на заявка за изработване и доставка на бележници, календари и торбички е до 14 (четиринадесет) дни, а срокът за изпълнение на заявка за изработване и доставка на всички останали артикули е до 7 (седем) дни. Когато заявката не включва предпечатна подготовка, посочените срокове текат от датата на подаване на заявката. Когато заявката включва предпечатна подготовка, срокът за изработване и доставка на съответния артикул тече от датата на одобрение на предварителния проект от страна на възложителя.</w:t>
      </w:r>
    </w:p>
    <w:p w:rsidR="002640B9" w:rsidRDefault="002640B9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Когато заявката включва предпечатна подготовка, </w:t>
      </w:r>
      <w:r>
        <w:rPr>
          <w:rFonts w:ascii="Frutiger Next for EVN Light" w:hAnsi="Frutiger Next for EVN Light"/>
          <w:sz w:val="20"/>
          <w:szCs w:val="20"/>
          <w:lang w:eastAsia="de-AT"/>
        </w:rPr>
        <w:t>ще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 представ</w:t>
      </w:r>
      <w:r>
        <w:rPr>
          <w:rFonts w:ascii="Frutiger Next for EVN Light" w:hAnsi="Frutiger Next for EVN Light"/>
          <w:sz w:val="20"/>
          <w:szCs w:val="20"/>
          <w:lang w:eastAsia="de-AT"/>
        </w:rPr>
        <w:t>им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 на възложителя предварителен проект (PDF с проект по имейл и/или пробен печат/мостра) за одобрение. Срокът за представяне на предварителния проект е до 3 (три) дни, считано от датата на подаване на заявката. Когато са налице забележки от страна на възложителя, </w:t>
      </w:r>
      <w:r>
        <w:rPr>
          <w:rFonts w:ascii="Frutiger Next for EVN Light" w:hAnsi="Frutiger Next for EVN Light"/>
          <w:sz w:val="20"/>
          <w:szCs w:val="20"/>
          <w:lang w:eastAsia="de-AT"/>
        </w:rPr>
        <w:t>ще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 извърш</w:t>
      </w:r>
      <w:r>
        <w:rPr>
          <w:rFonts w:ascii="Frutiger Next for EVN Light" w:hAnsi="Frutiger Next for EVN Light"/>
          <w:sz w:val="20"/>
          <w:szCs w:val="20"/>
          <w:lang w:eastAsia="de-AT"/>
        </w:rPr>
        <w:t>им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 всички необходими корекции и </w:t>
      </w:r>
      <w:r>
        <w:rPr>
          <w:rFonts w:ascii="Frutiger Next for EVN Light" w:hAnsi="Frutiger Next for EVN Light"/>
          <w:sz w:val="20"/>
          <w:szCs w:val="20"/>
          <w:lang w:eastAsia="de-AT"/>
        </w:rPr>
        <w:t xml:space="preserve">ще 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>преда</w:t>
      </w:r>
      <w:r>
        <w:rPr>
          <w:rFonts w:ascii="Frutiger Next for EVN Light" w:hAnsi="Frutiger Next for EVN Light"/>
          <w:sz w:val="20"/>
          <w:szCs w:val="20"/>
          <w:lang w:eastAsia="de-AT"/>
        </w:rPr>
        <w:t>дем</w:t>
      </w:r>
      <w:r w:rsidRPr="002640B9">
        <w:rPr>
          <w:rFonts w:ascii="Frutiger Next for EVN Light" w:hAnsi="Frutiger Next for EVN Light"/>
          <w:sz w:val="20"/>
          <w:szCs w:val="20"/>
          <w:lang w:eastAsia="de-AT"/>
        </w:rPr>
        <w:t xml:space="preserve"> коригирания предварителен проект в срок до 1 (един) работен ден считано от получаването на писмените забележки. </w:t>
      </w:r>
    </w:p>
    <w:p w:rsidR="00E91BD8" w:rsidRDefault="00E91BD8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>
        <w:rPr>
          <w:rFonts w:ascii="Frutiger Next for EVN Light" w:hAnsi="Frutiger Next for EVN Light"/>
          <w:sz w:val="20"/>
          <w:szCs w:val="20"/>
          <w:lang w:eastAsia="de-AT"/>
        </w:rPr>
        <w:t>При рекламация от страна на възложителя,</w:t>
      </w:r>
      <w:r w:rsidRPr="00E91BD8">
        <w:rPr>
          <w:rFonts w:ascii="Frutiger Next for EVN Light" w:hAnsi="Frutiger Next for EVN Light"/>
          <w:sz w:val="20"/>
          <w:szCs w:val="20"/>
          <w:lang w:eastAsia="de-AT"/>
        </w:rPr>
        <w:t xml:space="preserve"> </w:t>
      </w:r>
      <w:r>
        <w:rPr>
          <w:rFonts w:ascii="Frutiger Next for EVN Light" w:hAnsi="Frutiger Next for EVN Light"/>
          <w:sz w:val="20"/>
          <w:szCs w:val="20"/>
          <w:lang w:eastAsia="de-AT"/>
        </w:rPr>
        <w:t>ще</w:t>
      </w:r>
      <w:r w:rsidRPr="00E91BD8">
        <w:rPr>
          <w:rFonts w:ascii="Frutiger Next for EVN Light" w:hAnsi="Frutiger Next for EVN Light"/>
          <w:sz w:val="20"/>
          <w:szCs w:val="20"/>
          <w:lang w:eastAsia="de-AT"/>
        </w:rPr>
        <w:t xml:space="preserve"> отстрани</w:t>
      </w:r>
      <w:r>
        <w:rPr>
          <w:rFonts w:ascii="Frutiger Next for EVN Light" w:hAnsi="Frutiger Next for EVN Light"/>
          <w:sz w:val="20"/>
          <w:szCs w:val="20"/>
          <w:lang w:eastAsia="de-AT"/>
        </w:rPr>
        <w:t>м</w:t>
      </w:r>
      <w:r w:rsidRPr="00E91BD8">
        <w:rPr>
          <w:rFonts w:ascii="Frutiger Next for EVN Light" w:hAnsi="Frutiger Next for EVN Light"/>
          <w:sz w:val="20"/>
          <w:szCs w:val="20"/>
          <w:lang w:eastAsia="de-AT"/>
        </w:rPr>
        <w:t xml:space="preserve"> установените дефекти и/или несъответствия в срок до 3 (три) дни, считано от уведомяването. </w:t>
      </w:r>
    </w:p>
    <w:p w:rsidR="00AE2F7D" w:rsidRPr="00742F1B" w:rsidRDefault="00AE2F7D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3. </w:t>
      </w:r>
      <w:r w:rsidR="00E91BD8">
        <w:rPr>
          <w:rFonts w:ascii="Frutiger Next for EVN Light" w:hAnsi="Frutiger Next for EVN Light"/>
          <w:b/>
          <w:sz w:val="20"/>
          <w:szCs w:val="20"/>
          <w:lang w:eastAsia="de-AT"/>
        </w:rPr>
        <w:t>Мостри</w:t>
      </w: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:</w:t>
      </w:r>
      <w:r w:rsidR="00BC6D73" w:rsidRPr="00BC6D73">
        <w:rPr>
          <w:rStyle w:val="EndnoteReference"/>
          <w:rFonts w:ascii="Frutiger Next for EVN Light" w:hAnsi="Frutiger Next for EVN Light"/>
          <w:b/>
          <w:sz w:val="28"/>
          <w:szCs w:val="20"/>
          <w:lang w:eastAsia="de-AT"/>
        </w:rPr>
        <w:endnoteReference w:id="1"/>
      </w:r>
    </w:p>
    <w:p w:rsidR="00742F1B" w:rsidRDefault="00742F1B" w:rsidP="00265AB0">
      <w:pPr>
        <w:spacing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DB080F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Прилагаме</w:t>
      </w:r>
      <w:r w:rsidR="0054372E" w:rsidRPr="00DB080F">
        <w:rPr>
          <w:rFonts w:ascii="Frutiger Next for EVN Light" w:eastAsiaTheme="minorHAnsi" w:hAnsi="Frutiger Next for EVN Light"/>
          <w:sz w:val="20"/>
          <w:szCs w:val="20"/>
          <w:lang w:val="en-US" w:eastAsia="en-US"/>
        </w:rPr>
        <w:t xml:space="preserve"> </w:t>
      </w:r>
      <w:r w:rsidR="0054372E" w:rsidRPr="00DB080F">
        <w:rPr>
          <w:rFonts w:ascii="Frutiger Next for EVN Light" w:eastAsiaTheme="minorHAnsi" w:hAnsi="Frutiger Next for EVN Light"/>
          <w:sz w:val="20"/>
          <w:szCs w:val="20"/>
          <w:lang w:eastAsia="en-US"/>
        </w:rPr>
        <w:t>мостри на следните основни артикули от номенклатурата в техническите спецификации: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5954"/>
        <w:gridCol w:w="708"/>
      </w:tblGrid>
      <w:tr w:rsidR="00EA3062" w:rsidRPr="00EA3062" w:rsidTr="00BC6D73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Позиции от ценово предложение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Артикул</w:t>
            </w:r>
            <w:r w:rsidRPr="00EA3062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Технически изисквания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9BDA9"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Брой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Дипляна тип 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297х210 mm, сгънато до 100х210 mm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Цветност: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4+4 +  акрилен лак мат двустранно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двустранен хром мат, 200 g/m²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Обработка: две сгъвки;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33-36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Брошура тип А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А4, корица 4 стр., тяло 8 стр.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Цветност: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4+4 +  акрилен лак мат двустранно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lastRenderedPageBreak/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корица двустранен хром мат 250  g/m², тяло двустранен хром мат</w:t>
            </w:r>
            <w:r w:rsidRPr="006D359D">
              <w:rPr>
                <w:rFonts w:ascii="Frutiger Next for EVN Light" w:hAnsi="Frutiger Next for EVN Light" w:cs="Arial"/>
                <w:color w:val="FF0000"/>
                <w:sz w:val="16"/>
                <w:szCs w:val="16"/>
              </w:rPr>
              <w:t xml:space="preserve">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130 g/m²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 xml:space="preserve"> 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 </w:t>
            </w:r>
          </w:p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Обработка: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една сгъвка, мат ламинат на корица, шито с 2 телчета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;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lastRenderedPageBreak/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49-53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Брошура тип 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200х210 mm, сгънато до 100х210 mm, корица 4 стр., тяло 4 стр.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Цветност: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4+4 +  акрилен лак мат двустранно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двустранен хром мат, 200 g/m²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Обработка: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шито с 2 телчета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63-67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Листовка тип В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A4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D04BCB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Цветност: 4+0;</w:t>
            </w:r>
          </w:p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Стандартна офсетова хартия, 90 g/m² за сгъвачна машина Kern 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D04BCB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  <w:r w:rsidRPr="00EA3062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0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71-73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Листовка тип D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A4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Цветност: 4+0;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двустранен хром мат, 115 g/m²</w:t>
            </w:r>
          </w:p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79-80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Плакат тип 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A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3;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Цветност: 4+0, акрилен лак;</w:t>
            </w:r>
          </w:p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Хартия/Материал: двустранен хром мат, 200 g/m²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Стенен трисекционен работен календар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глава 285х210 mm,  тяло - 3 секции 12 листа 285х468 (с перфорация)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Цветност: глава 4+0, тяло 3+0;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Хартия/Материал: глава 250 g/m² финл. опак. картон с бял гръб;</w:t>
            </w:r>
          </w:p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Обработка: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индивидуално тяло, прозорче, лепене на шапка, перфорация, сглобяване тяло и глава с бяла метална спирала, глава с капса (сребриста)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  <w:tr w:rsidR="00EA3062" w:rsidRPr="00EA3062" w:rsidTr="00BC6D73">
        <w:trPr>
          <w:trHeight w:val="28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6D359D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Бележник с корица полипропилен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Формат (обрязан):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А5, две корици + 100 листа  вкл. информационните (6 последователни стр.),  без печат върху полипропилена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Цветност: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тяло 1+1, корици 4+4, информационни страници 4+4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EA3062" w:rsidRDefault="00EA3062" w:rsidP="00EA3062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Хартия/Материал: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тяло 70 g/m²  Монди, първа и четвърта корица: полипропилен 0,8 mm мат, втора и трета корица: 300 g/m² дв. хром,  информационни страници двустранен хром мат 300 g/m</w:t>
            </w: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>;</w:t>
            </w:r>
          </w:p>
          <w:p w:rsidR="00EA3062" w:rsidRPr="006D359D" w:rsidRDefault="00EA3062" w:rsidP="00BC6D73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6"/>
                <w:szCs w:val="16"/>
              </w:rPr>
            </w:pPr>
            <w:r w:rsidRPr="00EA3062">
              <w:rPr>
                <w:rFonts w:ascii="Frutiger Next for EVN Light" w:hAnsi="Frutiger Next for EVN Light" w:cs="Arial"/>
                <w:sz w:val="16"/>
                <w:szCs w:val="16"/>
              </w:rPr>
              <w:t xml:space="preserve">Обработка: </w:t>
            </w:r>
            <w:r w:rsidRPr="006D359D">
              <w:rPr>
                <w:rFonts w:ascii="Frutiger Next for EVN Light" w:hAnsi="Frutiger Next for EVN Light" w:cs="Arial"/>
                <w:sz w:val="16"/>
                <w:szCs w:val="16"/>
              </w:rPr>
              <w:t>Черна или бяла метална спирала. Заоблени ъгли на бележника и кориците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062" w:rsidRPr="006D359D" w:rsidRDefault="00EA3062" w:rsidP="00EA3062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</w:pPr>
            <w:r w:rsidRPr="006D359D">
              <w:rPr>
                <w:rFonts w:ascii="Frutiger Next for EVN Light" w:hAnsi="Frutiger Next for EVN Light" w:cs="Arial"/>
                <w:b/>
                <w:bCs/>
                <w:sz w:val="16"/>
                <w:szCs w:val="16"/>
              </w:rPr>
              <w:t>1</w:t>
            </w:r>
          </w:p>
        </w:tc>
      </w:tr>
    </w:tbl>
    <w:p w:rsidR="007D1682" w:rsidRPr="00742F1B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42F1B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предмета на поръчката</w:t>
      </w:r>
      <w:r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съгласно действащото законодателство в Република България.</w:t>
      </w:r>
    </w:p>
    <w:p w:rsidR="00102C97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19"/>
        <w:gridCol w:w="3402"/>
        <w:gridCol w:w="3537"/>
      </w:tblGrid>
      <w:tr w:rsidR="00102C97" w:rsidTr="00102C97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left="-105" w:firstLine="0"/>
              <w:jc w:val="lef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Дата:</w:t>
            </w:r>
          </w:p>
        </w:tc>
        <w:tc>
          <w:tcPr>
            <w:tcW w:w="2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02C97" w:rsidRDefault="00102C97" w:rsidP="00102C97">
            <w:pPr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02C97" w:rsidRPr="000A50B2" w:rsidRDefault="00102C97" w:rsidP="00102C97">
            <w:pPr>
              <w:spacing w:before="0" w:after="0"/>
              <w:ind w:firstLine="0"/>
              <w:rPr>
                <w:rFonts w:ascii="Frutiger Next for EVN Light" w:eastAsiaTheme="minorHAnsi" w:hAnsi="Frutiger Next for EVN Light"/>
                <w:b/>
                <w:sz w:val="22"/>
                <w:szCs w:val="20"/>
                <w:lang w:eastAsia="en-US"/>
              </w:rPr>
            </w:pPr>
          </w:p>
        </w:tc>
      </w:tr>
    </w:tbl>
    <w:p w:rsidR="00102C97" w:rsidRPr="00742F1B" w:rsidRDefault="00102C97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</w:p>
    <w:p w:rsidR="007D1682" w:rsidRPr="00742F1B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:rsidR="006927D9" w:rsidRPr="00742F1B" w:rsidRDefault="00102C97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  <w:r>
        <w:rPr>
          <w:rFonts w:ascii="Frutiger Next for EVN Light" w:hAnsi="Frutiger Next for EVN Light"/>
          <w:b/>
          <w:sz w:val="22"/>
          <w:szCs w:val="22"/>
        </w:rPr>
        <w:tab/>
      </w:r>
    </w:p>
    <w:sectPr w:rsidR="006927D9" w:rsidRPr="00742F1B" w:rsidSect="00DB08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  <w:endnote w:id="1"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BC6D73">
        <w:rPr>
          <w:rStyle w:val="EndnoteReference"/>
          <w:rFonts w:ascii="Frutiger Next for EVN Light" w:hAnsi="Frutiger Next for EVN Light"/>
          <w:b/>
          <w:sz w:val="28"/>
        </w:rPr>
        <w:endnoteRef/>
      </w:r>
      <w:r w:rsidRPr="00BC6D73">
        <w:rPr>
          <w:rFonts w:ascii="Frutiger Next for EVN Light" w:hAnsi="Frutiger Next for EVN Light"/>
          <w:b/>
          <w:sz w:val="28"/>
        </w:rPr>
        <w:t xml:space="preserve"> </w:t>
      </w:r>
      <w:r w:rsidRPr="005E4987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Прилага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т</w:t>
      </w:r>
      <w:r w:rsidRPr="005E4987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се 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съответния вид и брой мостри на артикулите, съответстващи на техническите изисквания и изискванията за качество, заложени в техническите спецификации</w:t>
      </w:r>
      <w:r w:rsidRPr="00265AB0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.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Мострите се изискват, за да се удостовери, че участника има възможност да изработи печатните материали в съответствие с изискванията на възложителя. Мострите ще бъдат изследвани относно съответствието им с техническите спецификации, включително дали отговарят на следните изисквания за качество: 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Добре изрязани по посочен размер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−Правилно сгънати и зашити елементи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−Правилно поставена спирала на тефтерите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−Добре сглобено тяло на календар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размазано мастило по материалите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деформирани материали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−Да няма замърсени повърхности, в следствие на пренасяне или опаковане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Pr="00DB080F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−Цветните изображения да са коректно възпроизведени с четирицветен печат по CMYK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−</w:t>
      </w:r>
      <w:r w:rsidRPr="00DB080F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Изображенията да са с висока резолюция - 300 dpi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;</w:t>
      </w:r>
    </w:p>
    <w:p w:rsidR="00BC6D73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Представянето на мостри, които не отговарят на изискванията на възложителя си счита за оферта, която не отговаря на предварително обявените условия на поръчката и е основание за отстраняване от процедурата.</w:t>
      </w:r>
    </w:p>
    <w:p w:rsidR="00BC6D73" w:rsidRPr="00265AB0" w:rsidRDefault="00BC6D73" w:rsidP="00BC6D73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М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остри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те следва да бъдат 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обознач</w:t>
      </w:r>
      <w:r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ени</w:t>
      </w:r>
      <w:r w:rsidRPr="00BC6D73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 xml:space="preserve"> по начин, от който да е видно на кое предложение отговарят.</w:t>
      </w:r>
    </w:p>
    <w:p w:rsidR="00BC6D73" w:rsidRDefault="00BC6D73">
      <w:pPr>
        <w:pStyle w:val="EndnoteText"/>
      </w:pP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2429"/>
      <w:docPartObj>
        <w:docPartGallery w:val="Page Numbers (Bottom of Page)"/>
        <w:docPartUnique/>
      </w:docPartObj>
    </w:sdtPr>
    <w:sdtEndPr>
      <w:rPr>
        <w:rFonts w:ascii="Arial Narrow" w:hAnsi="Arial Narrow"/>
        <w:b/>
        <w:noProof/>
        <w:sz w:val="20"/>
      </w:rPr>
    </w:sdtEndPr>
    <w:sdtContent>
      <w:p w:rsidR="00785C8D" w:rsidRPr="00785C8D" w:rsidRDefault="00785C8D">
        <w:pPr>
          <w:pStyle w:val="Footer"/>
          <w:jc w:val="right"/>
          <w:rPr>
            <w:rFonts w:ascii="Arial Narrow" w:hAnsi="Arial Narrow"/>
            <w:b/>
            <w:sz w:val="20"/>
          </w:rPr>
        </w:pPr>
        <w:r w:rsidRPr="00785C8D">
          <w:rPr>
            <w:rFonts w:ascii="Arial Narrow" w:hAnsi="Arial Narrow"/>
            <w:b/>
            <w:sz w:val="20"/>
          </w:rPr>
          <w:fldChar w:fldCharType="begin"/>
        </w:r>
        <w:r w:rsidRPr="00785C8D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785C8D">
          <w:rPr>
            <w:rFonts w:ascii="Arial Narrow" w:hAnsi="Arial Narrow"/>
            <w:b/>
            <w:sz w:val="20"/>
          </w:rPr>
          <w:fldChar w:fldCharType="separate"/>
        </w:r>
        <w:r>
          <w:rPr>
            <w:rFonts w:ascii="Arial Narrow" w:hAnsi="Arial Narrow"/>
            <w:b/>
            <w:noProof/>
            <w:sz w:val="20"/>
          </w:rPr>
          <w:t>1</w:t>
        </w:r>
        <w:r w:rsidRPr="00785C8D">
          <w:rPr>
            <w:rFonts w:ascii="Arial Narrow" w:hAnsi="Arial Narrow"/>
            <w:b/>
            <w:noProof/>
            <w:sz w:val="20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50B2"/>
    <w:rsid w:val="000A604F"/>
    <w:rsid w:val="000B7FFE"/>
    <w:rsid w:val="000D0596"/>
    <w:rsid w:val="000D2E9B"/>
    <w:rsid w:val="000D64AF"/>
    <w:rsid w:val="001009B1"/>
    <w:rsid w:val="001013B4"/>
    <w:rsid w:val="00102C97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40B9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372E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359D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802E4"/>
    <w:rsid w:val="00785C8D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4A81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C6D7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04BCB"/>
    <w:rsid w:val="00D148A6"/>
    <w:rsid w:val="00D20C65"/>
    <w:rsid w:val="00D35C4F"/>
    <w:rsid w:val="00D550F3"/>
    <w:rsid w:val="00D57B2C"/>
    <w:rsid w:val="00D9095A"/>
    <w:rsid w:val="00DA7486"/>
    <w:rsid w:val="00DB080F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1BD8"/>
    <w:rsid w:val="00E93792"/>
    <w:rsid w:val="00EA0621"/>
    <w:rsid w:val="00EA3062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CD528-68E7-4A35-B14A-0B86F7B2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2D0B6203</Template>
  <TotalTime>17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2019-08-13T11:17:00Z</dcterms:created>
  <dcterms:modified xsi:type="dcterms:W3CDTF">2019-08-15T11:10:00Z</dcterms:modified>
</cp:coreProperties>
</file>