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E974E4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E974E4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E974E4" w:rsidRDefault="003137CF" w:rsidP="003137C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E974E4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1C6169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1C6169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1C6169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4F6D5079" w:rsidR="007D1682" w:rsidRPr="00E974E4" w:rsidRDefault="007D1682" w:rsidP="001C6169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E974E4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BD26DB" w:rsidRPr="00E974E4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№675-EP-19-HO-Д-З, с предмет: „Доставка и гаранционна поддръжка на мобилна система за откриване на кабелни повреди и тестване на кабели“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41720909" w14:textId="77777777" w:rsidR="007D1682" w:rsidRPr="00E974E4" w:rsidRDefault="00DD79C7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І. </w:t>
      </w:r>
      <w:r w:rsidR="007D1682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14:paraId="4ED178B5" w14:textId="77777777" w:rsidR="00AE2F7D" w:rsidRPr="00E974E4" w:rsidRDefault="00AE2F7D" w:rsidP="001C6169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1. Общи условия:</w:t>
      </w:r>
      <w:r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</w:p>
    <w:p w14:paraId="55109ACF" w14:textId="77777777" w:rsidR="002E0E1C" w:rsidRPr="00E974E4" w:rsidRDefault="007D1682" w:rsidP="001C6169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14:paraId="790FD5FB" w14:textId="77777777" w:rsidR="00AE2F7D" w:rsidRPr="00E974E4" w:rsidRDefault="00AE2F7D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2. </w:t>
      </w:r>
      <w:r w:rsidR="008419E4"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Доставка</w:t>
      </w: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:</w:t>
      </w:r>
    </w:p>
    <w:p w14:paraId="6F90F5C4" w14:textId="7C0DE357" w:rsidR="007F5375" w:rsidRPr="00E974E4" w:rsidRDefault="00DD79C7" w:rsidP="001C6169">
      <w:pPr>
        <w:widowControl w:val="0"/>
        <w:suppressAutoHyphens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E974E4">
        <w:rPr>
          <w:rFonts w:ascii="Frutiger Next for EVN Light" w:hAnsi="Frutiger Next for EVN Light"/>
          <w:sz w:val="19"/>
          <w:szCs w:val="19"/>
          <w:lang w:eastAsia="de-AT"/>
        </w:rPr>
        <w:t>Срокът на изпълнение на доставка</w:t>
      </w:r>
      <w:r w:rsidR="008419E4" w:rsidRPr="00E974E4">
        <w:rPr>
          <w:rFonts w:ascii="Frutiger Next for EVN Light" w:hAnsi="Frutiger Next for EVN Light"/>
          <w:sz w:val="19"/>
          <w:szCs w:val="19"/>
          <w:lang w:eastAsia="de-AT"/>
        </w:rPr>
        <w:t>та</w:t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 е </w:t>
      </w:r>
      <w:r w:rsidR="00AE2F7D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3270A3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1"/>
      </w:r>
      <w:r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>календарни дни</w:t>
      </w:r>
      <w:r w:rsidR="008419E4" w:rsidRPr="00E974E4">
        <w:rPr>
          <w:rFonts w:ascii="Frutiger Next for EVN Light" w:hAnsi="Frutiger Next for EVN Light"/>
          <w:sz w:val="19"/>
          <w:szCs w:val="19"/>
          <w:lang w:eastAsia="de-AT"/>
        </w:rPr>
        <w:t>,</w:t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="00AE2F7D"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считано от датата на </w:t>
      </w:r>
      <w:r w:rsidR="007603FA" w:rsidRPr="00E974E4">
        <w:rPr>
          <w:rFonts w:ascii="Frutiger Next for EVN Light" w:hAnsi="Frutiger Next for EVN Light"/>
          <w:sz w:val="19"/>
          <w:szCs w:val="19"/>
          <w:lang w:eastAsia="de-AT"/>
        </w:rPr>
        <w:t>сключване на</w:t>
      </w:r>
      <w:r w:rsidR="00C460FB">
        <w:rPr>
          <w:rFonts w:ascii="Frutiger Next for EVN Light" w:hAnsi="Frutiger Next for EVN Light"/>
          <w:sz w:val="19"/>
          <w:szCs w:val="19"/>
          <w:lang w:eastAsia="de-AT"/>
        </w:rPr>
        <w:t xml:space="preserve"> договор.</w:t>
      </w:r>
    </w:p>
    <w:p w14:paraId="27315C83" w14:textId="77777777" w:rsidR="00583040" w:rsidRPr="00E974E4" w:rsidRDefault="00583040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3. Обучение:</w:t>
      </w:r>
    </w:p>
    <w:p w14:paraId="1A9D5BA0" w14:textId="2CF8CEC2" w:rsidR="00BD26DB" w:rsidRPr="00E974E4" w:rsidRDefault="00BD26DB" w:rsidP="001C6169">
      <w:pPr>
        <w:widowControl w:val="0"/>
        <w:suppressAutoHyphens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834315">
        <w:rPr>
          <w:rFonts w:ascii="Frutiger Next for EVN Light" w:hAnsi="Frutiger Next for EVN Light"/>
          <w:sz w:val="19"/>
          <w:szCs w:val="19"/>
          <w:lang w:eastAsia="de-AT"/>
        </w:rPr>
        <w:t>Ще изготвим програма за обучение на четиримата специалисти на възложителя в срок до 30 (тридесет) календарни дни след сключване на договор за възлагане на поръчката</w:t>
      </w:r>
      <w:r w:rsidRPr="00834315">
        <w:rPr>
          <w:rFonts w:ascii="Frutiger Next for EVN Light" w:hAnsi="Frutiger Next for EVN Light"/>
          <w:sz w:val="19"/>
          <w:szCs w:val="19"/>
          <w:lang w:val="en-US" w:eastAsia="de-AT"/>
        </w:rPr>
        <w:t xml:space="preserve"> </w:t>
      </w:r>
      <w:r w:rsidRPr="00834315">
        <w:rPr>
          <w:rFonts w:ascii="Frutiger Next for EVN Light" w:hAnsi="Frutiger Next for EVN Light"/>
          <w:sz w:val="19"/>
          <w:szCs w:val="19"/>
          <w:lang w:eastAsia="de-AT"/>
        </w:rPr>
        <w:t xml:space="preserve">и ще организираме обучението в срок до 10 (десет) дни, </w:t>
      </w:r>
      <w:r w:rsidR="000719DA" w:rsidRPr="000719DA">
        <w:rPr>
          <w:rFonts w:ascii="Frutiger Next for EVN Light" w:hAnsi="Frutiger Next for EVN Light"/>
          <w:sz w:val="19"/>
          <w:szCs w:val="19"/>
          <w:lang w:eastAsia="de-AT"/>
        </w:rPr>
        <w:t>след приемане на доставката и получаване на заявка за обучение от възложителя</w:t>
      </w:r>
      <w:r w:rsidRPr="00834315">
        <w:rPr>
          <w:rFonts w:ascii="Frutiger Next for EVN Light" w:hAnsi="Frutiger Next for EVN Light"/>
          <w:sz w:val="19"/>
          <w:szCs w:val="19"/>
          <w:lang w:eastAsia="de-AT"/>
        </w:rPr>
        <w:t>. В посочения срок ще предоставим организация с конкретно време, място и начин за провеждане на обучението.</w:t>
      </w:r>
    </w:p>
    <w:p w14:paraId="26C2EF7C" w14:textId="77777777" w:rsidR="00BD26DB" w:rsidRPr="00E974E4" w:rsidRDefault="00583040" w:rsidP="001C6169">
      <w:pPr>
        <w:suppressAutoHyphens/>
        <w:ind w:firstLine="0"/>
        <w:rPr>
          <w:rFonts w:ascii="Frutiger Next for EVN Light" w:eastAsia="Calibri" w:hAnsi="Frutiger Next for EVN Light"/>
          <w:b/>
          <w:bCs/>
          <w:color w:val="000000"/>
          <w:sz w:val="19"/>
          <w:szCs w:val="19"/>
          <w:lang w:eastAsia="ar-SA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4</w:t>
      </w:r>
      <w:r w:rsidR="00AE2F7D"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. </w:t>
      </w:r>
      <w:r w:rsidR="00BD26DB" w:rsidRPr="00E974E4">
        <w:rPr>
          <w:rFonts w:ascii="Frutiger Next for EVN Light" w:eastAsia="Calibri" w:hAnsi="Frutiger Next for EVN Light"/>
          <w:b/>
          <w:bCs/>
          <w:color w:val="000000"/>
          <w:sz w:val="19"/>
          <w:szCs w:val="19"/>
          <w:lang w:eastAsia="ar-SA"/>
        </w:rPr>
        <w:t>Гаранция за качество и гаранционна поддръжка:</w:t>
      </w:r>
    </w:p>
    <w:p w14:paraId="0E910F90" w14:textId="25773BFE" w:rsidR="00BD26DB" w:rsidRPr="00E974E4" w:rsidRDefault="00BD26DB" w:rsidP="001C6169">
      <w:pPr>
        <w:suppressAutoHyphens/>
        <w:ind w:firstLine="0"/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</w:pPr>
      <w:r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Предлаганата от нас система </w:t>
      </w:r>
      <w:r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има стандартна производствена гаранция, покриваща следните срокове:</w:t>
      </w:r>
    </w:p>
    <w:p w14:paraId="6E0EB983" w14:textId="70401F2D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</w:pPr>
      <w:r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Пълна гаранция на автомобила, включително гаранция на двигателя и купето, както и гаранция за доставка на резервни части за срок </w:t>
      </w:r>
      <w:r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2"/>
      </w:r>
      <w:r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45EFCB41" w14:textId="0D0EF5D9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Гаранция за стационарното специализирано оборудване/апаратура (рефлектометър, кенотрон с VLF, импулсен генератор ЩОС, прогарящ блок, звукочестотен генератор, комплекти захранвания с кабели и др.)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за срок </w:t>
      </w:r>
      <w:r w:rsidR="00E47239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E47239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3"/>
      </w:r>
      <w:r w:rsidR="00E47239"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1B554F69" w14:textId="575B3176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Гаранция за преносимите уреди (за трасиране, за селектиране на кабел, за определяне мястото на повредата, мегаомметър)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за срок </w:t>
      </w:r>
      <w:r w:rsidR="00E47239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E47239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4"/>
      </w:r>
      <w:r w:rsidR="00E47239"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32D43DF8" w14:textId="527EE41B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Гаранция за преносимия генератор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за срок </w:t>
      </w:r>
      <w:r w:rsidR="00E47239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E47239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5"/>
      </w:r>
      <w:r w:rsidR="00E47239"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144A639E" w14:textId="1165DDC9" w:rsidR="001C6169" w:rsidRPr="001C6169" w:rsidRDefault="001C6169" w:rsidP="001C6169">
      <w:pPr>
        <w:shd w:val="clear" w:color="auto" w:fill="F9BDA9"/>
        <w:ind w:firstLine="0"/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</w:pPr>
      <w:r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Предоставяме гаранционни условия на производителя на автомобила, в които се съдържат условията за предявяване на рекламации и осъществяване на гаранционни ремонти по време на гаранционния период. </w:t>
      </w:r>
      <w:r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6"/>
      </w:r>
    </w:p>
    <w:p w14:paraId="678FA84A" w14:textId="62C0AA19" w:rsidR="00E47239" w:rsidRPr="00E974E4" w:rsidRDefault="00AE2F7D" w:rsidP="001C6169">
      <w:pPr>
        <w:ind w:firstLine="0"/>
        <w:rPr>
          <w:rFonts w:ascii="Frutiger Next for EVN Light" w:hAnsi="Frutiger Next for EVN Light"/>
          <w:sz w:val="19"/>
          <w:szCs w:val="19"/>
          <w:lang w:val="en-US"/>
        </w:rPr>
      </w:pPr>
      <w:r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Ще </w:t>
      </w:r>
      <w:r w:rsidR="00EA7180"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>предоставим</w:t>
      </w:r>
      <w:r w:rsidR="008419E4"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 гаранционна поддръжка на</w:t>
      </w:r>
      <w:r w:rsidRPr="00E974E4">
        <w:rPr>
          <w:rFonts w:ascii="Frutiger Next for EVN Light" w:hAnsi="Frutiger Next for EVN Light"/>
          <w:sz w:val="19"/>
          <w:szCs w:val="19"/>
        </w:rPr>
        <w:t xml:space="preserve"> </w:t>
      </w:r>
      <w:r w:rsidR="00EA7180" w:rsidRPr="00E974E4">
        <w:rPr>
          <w:rFonts w:ascii="Frutiger Next for EVN Light" w:hAnsi="Frutiger Next for EVN Light"/>
          <w:sz w:val="19"/>
          <w:szCs w:val="19"/>
        </w:rPr>
        <w:t xml:space="preserve">специализираната апаратура </w:t>
      </w:r>
      <w:r w:rsidR="00EA7180" w:rsidRPr="00E974E4">
        <w:rPr>
          <w:rFonts w:ascii="Frutiger Next for EVN Light" w:hAnsi="Frutiger Next for EVN Light"/>
          <w:color w:val="000000"/>
          <w:sz w:val="19"/>
          <w:szCs w:val="19"/>
        </w:rPr>
        <w:t>през целия гаранционен срок на производителя.</w:t>
      </w:r>
      <w:r w:rsidR="00EA7180" w:rsidRPr="00E974E4">
        <w:rPr>
          <w:rFonts w:ascii="Frutiger Next for EVN Light" w:hAnsi="Frutiger Next for EVN Light"/>
          <w:color w:val="000000"/>
          <w:sz w:val="19"/>
          <w:szCs w:val="19"/>
          <w:lang w:val="en-US"/>
        </w:rPr>
        <w:t xml:space="preserve"> </w:t>
      </w:r>
      <w:r w:rsidR="00EA7180" w:rsidRPr="00E974E4">
        <w:rPr>
          <w:rFonts w:ascii="Frutiger Next for EVN Light" w:hAnsi="Frutiger Next for EVN Light"/>
          <w:color w:val="000000"/>
          <w:sz w:val="19"/>
          <w:szCs w:val="19"/>
        </w:rPr>
        <w:t>Гаранционната поддръжка на специализираната апаратура обхваща, както хардуерното оборудване, така и софтуера и ще се извършва в оторизиран от производителя сервиз.</w:t>
      </w:r>
    </w:p>
    <w:p w14:paraId="657787D1" w14:textId="240125C0" w:rsidR="00EA7180" w:rsidRPr="00E974E4" w:rsidRDefault="00EA7180" w:rsidP="001C6169">
      <w:pPr>
        <w:suppressAutoHyphens/>
        <w:ind w:firstLine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Ще отстраняваме за своя сметка всички (хардуерни и софтуерни) повреди и дефекти </w:t>
      </w:r>
      <w:r w:rsidR="00266767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>по</w:t>
      </w:r>
      <w:r w:rsidR="00266767" w:rsidRPr="00E974E4">
        <w:rPr>
          <w:rFonts w:ascii="Frutiger Next for EVN Light" w:hAnsi="Frutiger Next for EVN Light"/>
          <w:sz w:val="19"/>
          <w:szCs w:val="19"/>
        </w:rPr>
        <w:t xml:space="preserve"> специализираната апаратура </w:t>
      </w: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по време на гаранционния период, в срок до 45 (четиридесет и пет) дни, считано от датата на писмено уведомяване по имейл или факс за възникнал проблем. </w:t>
      </w:r>
    </w:p>
    <w:p w14:paraId="468CD3D9" w14:textId="2C805451" w:rsidR="00B941D6" w:rsidRPr="00E974E4" w:rsidRDefault="00583040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lastRenderedPageBreak/>
        <w:t>5</w:t>
      </w:r>
      <w:r w:rsidR="003270A3"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. 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Предлагаме следн</w:t>
      </w:r>
      <w:r w:rsidR="00EA7180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ата система, която покрива всички изисквания, заложени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</w:t>
      </w:r>
      <w:r w:rsidR="00EA7180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в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техническите спецификации</w:t>
      </w:r>
      <w:r w:rsidR="00EA7180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и притежава следните функционални възможности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:</w:t>
      </w:r>
    </w:p>
    <w:tbl>
      <w:tblPr>
        <w:tblW w:w="964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4"/>
        <w:gridCol w:w="5087"/>
      </w:tblGrid>
      <w:tr w:rsidR="00A51BBC" w:rsidRPr="00E974E4" w14:paraId="036CF77C" w14:textId="5EB38F79" w:rsidTr="001C6169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F4F3" w14:textId="621A68F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Изискуеми данни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  <w:vAlign w:val="center"/>
          </w:tcPr>
          <w:p w14:paraId="2993F1F2" w14:textId="0D0018C0" w:rsidR="00A51BBC" w:rsidRPr="00E974E4" w:rsidRDefault="00A51BBC" w:rsidP="00E974E4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Предложение</w:t>
            </w:r>
            <w:r w:rsidR="00E974E4" w:rsidRPr="00E974E4">
              <w:rPr>
                <w:rStyle w:val="FootnoteReference"/>
                <w:rFonts w:ascii="Frutiger Next for EVN Light" w:hAnsi="Frutiger Next for EVN Light"/>
                <w:b/>
                <w:kern w:val="1"/>
                <w:sz w:val="19"/>
                <w:szCs w:val="19"/>
                <w:lang w:eastAsia="hi-IN" w:bidi="hi-IN"/>
              </w:rPr>
              <w:t xml:space="preserve"> </w:t>
            </w:r>
            <w:r w:rsidR="00E974E4" w:rsidRPr="00834315">
              <w:rPr>
                <w:rStyle w:val="FootnoteReference"/>
                <w:rFonts w:ascii="Frutiger Next for EVN Light" w:hAnsi="Frutiger Next for EVN Light"/>
                <w:b/>
                <w:sz w:val="22"/>
                <w:szCs w:val="19"/>
                <w:shd w:val="clear" w:color="auto" w:fill="F9BDA9"/>
                <w:lang w:eastAsia="de-AT"/>
              </w:rPr>
              <w:footnoteReference w:id="7"/>
            </w:r>
          </w:p>
        </w:tc>
      </w:tr>
      <w:tr w:rsidR="00A51BBC" w:rsidRPr="00E974E4" w14:paraId="2EE3D31D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C648CF" w14:textId="0D5B1AE6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Специализиран автомобил</w:t>
            </w:r>
          </w:p>
        </w:tc>
      </w:tr>
      <w:tr w:rsidR="00A51BBC" w:rsidRPr="00E974E4" w14:paraId="17EC6A31" w14:textId="2BB5945A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3651" w14:textId="4195FB97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val="en-US"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90673" w14:textId="77777777" w:rsidR="00A51BBC" w:rsidRPr="00E974E4" w:rsidRDefault="00A51BBC" w:rsidP="00A363E2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FE42F1D" w14:textId="25496E1A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BAE1" w14:textId="3ED69CCA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Марка: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1ACE5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051CCB8" w14:textId="7A2291AC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733D" w14:textId="5B9CC7FF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Модел: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B7470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C62597C" w14:textId="52EEB764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D49C" w14:textId="21377B68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Вътрешни размери, съобразени с монтираната апаратура (ДхШ/,мм), като височината да е </w:t>
            </w: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 xml:space="preserve">минимум 1650 мм вътрешен размер: 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E54D7" w14:textId="77777777" w:rsidR="00A51BBC" w:rsidRPr="00E974E4" w:rsidRDefault="00A51BBC" w:rsidP="00A363E2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207EFF0C" w14:textId="7A0989F4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FE4B47" w14:textId="3C5FA4AF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Рефлектометър</w:t>
            </w:r>
          </w:p>
        </w:tc>
      </w:tr>
      <w:tr w:rsidR="00A51BBC" w:rsidRPr="00E974E4" w14:paraId="3FD90D8D" w14:textId="689AC386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0F5F9" w14:textId="7D48179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BD8A1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</w:pPr>
          </w:p>
        </w:tc>
      </w:tr>
      <w:tr w:rsidR="00A51BBC" w:rsidRPr="00E974E4" w14:paraId="618A1396" w14:textId="3CC25003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0F5" w14:textId="1AEA568C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44D6C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0A84055A" w14:textId="3F9AE2E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1881" w14:textId="6CA05B45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</w:rPr>
              <w:t>Режими на работа: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F9A60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F1E20D7" w14:textId="7B6CCDFA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26F545" w14:textId="0F303B09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Ударно импулсивен генератор (ЩОС)</w:t>
            </w:r>
          </w:p>
        </w:tc>
      </w:tr>
      <w:tr w:rsidR="00A51BBC" w:rsidRPr="00E974E4" w14:paraId="618ED302" w14:textId="299C1EE0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48C6" w14:textId="1681204E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943CD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123F3D3A" w14:textId="2C8AF3CE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0135" w14:textId="72C0FF77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7E1A0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6941D3F" w14:textId="4E57B561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D6268E" w14:textId="4F084768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високоволтови изпитания (Кенотрон)</w:t>
            </w:r>
          </w:p>
        </w:tc>
      </w:tr>
      <w:tr w:rsidR="00A51BBC" w:rsidRPr="00E974E4" w14:paraId="4DE51E25" w14:textId="5391C0AB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66D7" w14:textId="779F7C0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94AF9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9EA6676" w14:textId="28DDE6AF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5E81" w14:textId="16EC15F7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79233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7EFC352" w14:textId="45E0AB6F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1D934B" w14:textId="62704EC3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 xml:space="preserve">Уред за изпитване със свръх ниска честота </w:t>
            </w:r>
            <w:r w:rsidRPr="00E974E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</w:rPr>
              <w:t>VLF 0,1 Hz</w:t>
            </w:r>
          </w:p>
        </w:tc>
      </w:tr>
      <w:tr w:rsidR="00A51BBC" w:rsidRPr="00E974E4" w14:paraId="22DA12D6" w14:textId="24A89983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5441" w14:textId="3C094B7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5F454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F365D8B" w14:textId="2C4B2E22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2D86" w14:textId="4BA036F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58C51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20A8EE93" w14:textId="3054E195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6119" w14:textId="2AB267DB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</w:rPr>
              <w:t>Съобразен с метода на изпитване на кабели СрН до 20 kV – според стандарти: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EE905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6BA3DDE4" w14:textId="1AE2EEF3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F5951B" w14:textId="5B7D66AC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прогаряне  (прогарящ блок)</w:t>
            </w:r>
          </w:p>
        </w:tc>
      </w:tr>
      <w:tr w:rsidR="00A51BBC" w:rsidRPr="00E974E4" w14:paraId="4CB2FC50" w14:textId="7E65E274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DAF6" w14:textId="18C18E64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D7E71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17901558" w14:textId="0BD88A19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429C" w14:textId="54805743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69AC8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3443D75" w14:textId="60FB14FE" w:rsidTr="001C6169">
        <w:trPr>
          <w:trHeight w:val="340"/>
        </w:trPr>
        <w:tc>
          <w:tcPr>
            <w:tcW w:w="9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6147AA" w14:textId="20702E4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точно локализиране мястото на повреда по акустичен метод</w:t>
            </w:r>
          </w:p>
        </w:tc>
      </w:tr>
      <w:tr w:rsidR="00A51BBC" w:rsidRPr="00E974E4" w14:paraId="7F9B76AF" w14:textId="7E07141A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AB3F" w14:textId="3356CE7A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B375B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5B2AF2E" w14:textId="0DA79F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7112" w14:textId="243BEC19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D4004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42D07064" w14:textId="1B9583D0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EE9595" w14:textId="239B8064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селекция на кабел от сноп кабели</w:t>
            </w:r>
          </w:p>
        </w:tc>
      </w:tr>
      <w:tr w:rsidR="00A51BBC" w:rsidRPr="00E974E4" w14:paraId="06F7A396" w14:textId="48ED58DC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54D8" w14:textId="518260BC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6C0B2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2E987A6B" w14:textId="6ACB3F28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457D" w14:textId="11C5EB02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2E136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8A1EADA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7A7330" w14:textId="3B6E6768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трасиране и определяне местоположението на положени в земята кабели</w:t>
            </w:r>
          </w:p>
        </w:tc>
      </w:tr>
      <w:tr w:rsidR="00A51BBC" w:rsidRPr="00E974E4" w14:paraId="1C3E1E76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F7EE" w14:textId="6984DF41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82CDE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0062B6B1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05E4" w14:textId="2975C011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EAE55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F9C6494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62048FA" w14:textId="15862CC5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 xml:space="preserve">Уред за измерване на изолационно съпротивление - </w:t>
            </w:r>
            <w:r w:rsidRPr="00E974E4">
              <w:rPr>
                <w:rFonts w:ascii="Frutiger Next for EVN Light" w:hAnsi="Frutiger Next for EVN Light"/>
                <w:b/>
                <w:bCs/>
                <w:sz w:val="19"/>
                <w:szCs w:val="19"/>
              </w:rPr>
              <w:t>мегаомметър</w:t>
            </w:r>
          </w:p>
        </w:tc>
      </w:tr>
      <w:tr w:rsidR="00A51BBC" w:rsidRPr="00E974E4" w14:paraId="0E68F23D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507D" w14:textId="5ACAAFEC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99729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A32A0DE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45AF" w14:textId="2CCBC541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33B32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276BF2C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74AF52" w14:textId="691AF493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lastRenderedPageBreak/>
              <w:t>Звукочестотен генератор за вграждане</w:t>
            </w:r>
          </w:p>
        </w:tc>
      </w:tr>
      <w:tr w:rsidR="00A51BBC" w:rsidRPr="00E974E4" w14:paraId="2A27D506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89F5" w14:textId="579D25EF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5398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bookmarkStart w:id="0" w:name="_GoBack"/>
            <w:bookmarkEnd w:id="0"/>
          </w:p>
        </w:tc>
      </w:tr>
      <w:tr w:rsidR="00A51BBC" w:rsidRPr="00E974E4" w14:paraId="0F156E61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3DE3" w14:textId="42C51B5D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DF3FA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4881ABC6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7F4B89" w14:textId="47CCA055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Външно захранване (генератор)</w:t>
            </w:r>
          </w:p>
        </w:tc>
      </w:tr>
      <w:tr w:rsidR="00A51BBC" w:rsidRPr="00E974E4" w14:paraId="3FC5D089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2230" w14:textId="352D0BA6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18485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F9FF541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AABB" w14:textId="1C24A537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46D3F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001DDF94" w14:textId="075FB506" w:rsidR="00742F1B" w:rsidRPr="00E974E4" w:rsidRDefault="000956BE" w:rsidP="00A51BBC">
      <w:pPr>
        <w:ind w:firstLine="0"/>
        <w:rPr>
          <w:rFonts w:ascii="Frutiger Next for EVN Light" w:eastAsiaTheme="minorHAnsi" w:hAnsi="Frutiger Next for EVN Light"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b/>
          <w:sz w:val="19"/>
          <w:szCs w:val="19"/>
          <w:lang w:eastAsia="en-US"/>
        </w:rPr>
        <w:t>5.1.</w:t>
      </w:r>
      <w:r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 </w:t>
      </w:r>
      <w:r w:rsidR="00A51BBC"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Потвърждаваме, че при поискване от страна на възложителя, </w:t>
      </w:r>
      <w:r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>ще</w:t>
      </w:r>
      <w:r w:rsidR="00A51BBC"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 предоставим необходимата техническа документация, удостоверяваща съответствието на системата с техническите спецификации на възложителя.</w:t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E974E4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E974E4" w:rsidRDefault="002F2D22" w:rsidP="00E974E4">
            <w:pPr>
              <w:spacing w:before="24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E974E4" w:rsidRDefault="002F2D22" w:rsidP="00E974E4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E974E4" w:rsidRDefault="002F2D22" w:rsidP="00F7430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7870975F" w14:textId="77777777" w:rsidR="000956BE" w:rsidRPr="00E974E4" w:rsidRDefault="000956BE" w:rsidP="00E974E4">
      <w:pPr>
        <w:pBdr>
          <w:top w:val="single" w:sz="4" w:space="1" w:color="auto"/>
        </w:pBd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t>Забележка:</w:t>
      </w:r>
    </w:p>
    <w:p w14:paraId="038EE9A0" w14:textId="19781BFF" w:rsidR="006927D9" w:rsidRPr="00E974E4" w:rsidRDefault="000956BE" w:rsidP="00E974E4">
      <w:pPr>
        <w:pBdr>
          <w:top w:val="single" w:sz="4" w:space="1" w:color="auto"/>
        </w:pBdr>
        <w:spacing w:before="60" w:after="240"/>
        <w:ind w:firstLine="0"/>
        <w:rPr>
          <w:rFonts w:ascii="Frutiger Next for EVN Light" w:hAnsi="Frutiger Next for EVN Light"/>
          <w:b/>
          <w:sz w:val="19"/>
          <w:szCs w:val="19"/>
        </w:rPr>
      </w:pPr>
      <w:r w:rsidRPr="00E974E4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За изпълнение на изискванията на възложителя ще се счита единствено предложена система, с технически характеристики, попадащи в обхвата на изискуемите или с по-добри от тези характеристики, за които са определени минимални технически параметри. Предлагането на система, която не покрива минималните технически характеристики, както и непредставянето на изискан документ, ще се счита за оферта, която не отговаря на предварително обявените условия за изпълнение на поръчката. </w:t>
      </w:r>
    </w:p>
    <w:sectPr w:rsidR="006927D9" w:rsidRPr="00E974E4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09273230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1C6169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1C6169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3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  <w:footnote w:id="1">
    <w:p w14:paraId="38752173" w14:textId="4C583699" w:rsidR="003270A3" w:rsidRPr="00C460FB" w:rsidRDefault="003270A3" w:rsidP="009D32F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 xml:space="preserve">Срокът се посочва като цяло число и не може да бъде повече от </w:t>
      </w:r>
      <w:r w:rsidR="00BD26DB">
        <w:rPr>
          <w:rFonts w:ascii="Frutiger Next for EVN Light" w:hAnsi="Frutiger Next for EVN Light"/>
          <w:i/>
          <w:sz w:val="18"/>
        </w:rPr>
        <w:t>150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 w:rsidR="00BD26DB">
        <w:rPr>
          <w:rFonts w:ascii="Frutiger Next for EVN Light" w:hAnsi="Frutiger Next for EVN Light"/>
          <w:i/>
          <w:sz w:val="18"/>
        </w:rPr>
        <w:t>сто и петдесет</w:t>
      </w:r>
      <w:r w:rsidR="00320177">
        <w:rPr>
          <w:rFonts w:ascii="Frutiger Next for EVN Light" w:hAnsi="Frutiger Next for EVN Light"/>
          <w:i/>
          <w:sz w:val="18"/>
        </w:rPr>
        <w:t xml:space="preserve">) календарни дни, </w:t>
      </w:r>
      <w:r w:rsidR="00320177" w:rsidRPr="00C460FB">
        <w:rPr>
          <w:rFonts w:ascii="Frutiger Next for EVN Light" w:hAnsi="Frutiger Next for EVN Light"/>
          <w:i/>
          <w:sz w:val="18"/>
        </w:rPr>
        <w:t>но не по-късно от 20.09.2020г.</w:t>
      </w:r>
    </w:p>
  </w:footnote>
  <w:footnote w:id="2">
    <w:p w14:paraId="4C81B794" w14:textId="5CCFEE42" w:rsidR="00BD26DB" w:rsidRPr="00742F1B" w:rsidRDefault="00BD26DB" w:rsidP="00BD26DB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60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шестдесет)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3">
    <w:p w14:paraId="11FA3CD5" w14:textId="4C441303" w:rsidR="00E47239" w:rsidRPr="00742F1B" w:rsidRDefault="00E47239" w:rsidP="00E4723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48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четиридесет и осем)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4">
    <w:p w14:paraId="60856524" w14:textId="23AF5D31" w:rsidR="00E47239" w:rsidRPr="00742F1B" w:rsidRDefault="00E47239" w:rsidP="00E4723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36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тридесет и шест)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5">
    <w:p w14:paraId="30F2ADD4" w14:textId="1673D1FC" w:rsidR="00E47239" w:rsidRPr="00742F1B" w:rsidRDefault="00E47239" w:rsidP="00E4723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36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тридесет и шест)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6">
    <w:p w14:paraId="2A13AA0B" w14:textId="6E19B933" w:rsidR="001C6169" w:rsidRPr="00742F1B" w:rsidRDefault="001C6169" w:rsidP="001C616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>
        <w:rPr>
          <w:rFonts w:ascii="Frutiger Next for EVN Light" w:hAnsi="Frutiger Next for EVN Light"/>
          <w:i/>
          <w:sz w:val="18"/>
        </w:rPr>
        <w:t xml:space="preserve">Прилагат се гаранционните условия на производителя на автомобила. </w:t>
      </w:r>
    </w:p>
  </w:footnote>
  <w:footnote w:id="7">
    <w:p w14:paraId="032846CC" w14:textId="77777777" w:rsidR="00E974E4" w:rsidRPr="00742F1B" w:rsidRDefault="00E974E4" w:rsidP="00E974E4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>
        <w:rPr>
          <w:rFonts w:ascii="Frutiger Next for EVN Light" w:hAnsi="Frutiger Next for EVN Light"/>
          <w:i/>
          <w:sz w:val="18"/>
        </w:rPr>
        <w:t>В колона „Предложение“ се посочват изискуемите в таблицата данни за специализирания автомобил и за специализираната апаратура. По отношение на останалите характеристики на системата се счита, че се потвърждават параметрите, заложени в техническите спецификации.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124FC"/>
    <w:multiLevelType w:val="hybridMultilevel"/>
    <w:tmpl w:val="367CA71A"/>
    <w:lvl w:ilvl="0" w:tplc="3E103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0"/>
  </w:num>
  <w:num w:numId="4">
    <w:abstractNumId w:val="12"/>
  </w:num>
  <w:num w:numId="5">
    <w:abstractNumId w:val="15"/>
  </w:num>
  <w:num w:numId="6">
    <w:abstractNumId w:val="6"/>
  </w:num>
  <w:num w:numId="7">
    <w:abstractNumId w:val="19"/>
  </w:num>
  <w:num w:numId="8">
    <w:abstractNumId w:val="14"/>
  </w:num>
  <w:num w:numId="9">
    <w:abstractNumId w:val="16"/>
  </w:num>
  <w:num w:numId="10">
    <w:abstractNumId w:val="11"/>
  </w:num>
  <w:num w:numId="11">
    <w:abstractNumId w:val="13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3"/>
  </w:num>
  <w:num w:numId="14">
    <w:abstractNumId w:val="10"/>
  </w:num>
  <w:num w:numId="15">
    <w:abstractNumId w:val="2"/>
  </w:num>
  <w:num w:numId="16">
    <w:abstractNumId w:val="7"/>
  </w:num>
  <w:num w:numId="17">
    <w:abstractNumId w:val="22"/>
  </w:num>
  <w:num w:numId="18">
    <w:abstractNumId w:val="9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8"/>
  </w:num>
  <w:num w:numId="24">
    <w:abstractNumId w:val="2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719DA"/>
    <w:rsid w:val="0008398C"/>
    <w:rsid w:val="00091CEB"/>
    <w:rsid w:val="000956BE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344A"/>
    <w:rsid w:val="00185C7A"/>
    <w:rsid w:val="00192C7F"/>
    <w:rsid w:val="00196640"/>
    <w:rsid w:val="001A2B3D"/>
    <w:rsid w:val="001B11FA"/>
    <w:rsid w:val="001B54A7"/>
    <w:rsid w:val="001C1EC5"/>
    <w:rsid w:val="001C4E39"/>
    <w:rsid w:val="001C616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54BB"/>
    <w:rsid w:val="002475EB"/>
    <w:rsid w:val="00265AB0"/>
    <w:rsid w:val="00266767"/>
    <w:rsid w:val="00277DE5"/>
    <w:rsid w:val="00293C24"/>
    <w:rsid w:val="00293CCA"/>
    <w:rsid w:val="00296F7A"/>
    <w:rsid w:val="002A44D7"/>
    <w:rsid w:val="002C29E2"/>
    <w:rsid w:val="002D1601"/>
    <w:rsid w:val="002E0E1C"/>
    <w:rsid w:val="002F2D22"/>
    <w:rsid w:val="00311438"/>
    <w:rsid w:val="003137CF"/>
    <w:rsid w:val="0031428D"/>
    <w:rsid w:val="00320177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51A86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34315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363E2"/>
    <w:rsid w:val="00A37324"/>
    <w:rsid w:val="00A43F72"/>
    <w:rsid w:val="00A50E65"/>
    <w:rsid w:val="00A513F0"/>
    <w:rsid w:val="00A51BBC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D26DB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460FB"/>
    <w:rsid w:val="00C546D8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47239"/>
    <w:rsid w:val="00E52A46"/>
    <w:rsid w:val="00E5497D"/>
    <w:rsid w:val="00E652C2"/>
    <w:rsid w:val="00E73817"/>
    <w:rsid w:val="00E768B3"/>
    <w:rsid w:val="00E822A3"/>
    <w:rsid w:val="00E86296"/>
    <w:rsid w:val="00E93792"/>
    <w:rsid w:val="00E974E4"/>
    <w:rsid w:val="00EA0621"/>
    <w:rsid w:val="00EA7180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69B60277"/>
  <w15:docId w15:val="{1E030C54-D93A-4606-9EEB-965C49A4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4C8A0-19E0-47F5-A70D-799006055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C2FDC70A.dotm</Template>
  <TotalTime>21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49</cp:revision>
  <cp:lastPrinted>2018-06-11T10:54:00Z</cp:lastPrinted>
  <dcterms:created xsi:type="dcterms:W3CDTF">2019-06-18T14:07:00Z</dcterms:created>
  <dcterms:modified xsi:type="dcterms:W3CDTF">2020-01-20T14:39:00Z</dcterms:modified>
</cp:coreProperties>
</file>